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1540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Messias Gustavo Alvarenga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Messias Gustavo Alvarenga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203DC9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2E9" w:rsidRDefault="00FB32E9">
      <w:r>
        <w:separator/>
      </w:r>
    </w:p>
  </w:endnote>
  <w:endnote w:type="continuationSeparator" w:id="0">
    <w:p w:rsidR="00FB32E9" w:rsidRDefault="00FB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2E9" w:rsidRDefault="00FB32E9">
      <w:r>
        <w:separator/>
      </w:r>
    </w:p>
  </w:footnote>
  <w:footnote w:type="continuationSeparator" w:id="0">
    <w:p w:rsidR="00FB32E9" w:rsidRDefault="00FB3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294DE63F" wp14:editId="2C86BC4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47F0DA63" wp14:editId="7DF6DA7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0227BA30" wp14:editId="491E645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3DC9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B32E9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159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2015-08-18T15:35:00Z</dcterms:created>
  <dcterms:modified xsi:type="dcterms:W3CDTF">2015-08-18T15:35:00Z</dcterms:modified>
</cp:coreProperties>
</file>